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0D92EE17"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w:t>
      </w:r>
      <w:bookmarkStart w:id="0" w:name="_GoBack"/>
      <w:bookmarkEnd w:id="0"/>
      <w:r>
        <w:rPr>
          <w:rFonts w:ascii="Arial" w:hAnsi="Arial"/>
          <w:sz w:val="24"/>
          <w:szCs w:val="20"/>
        </w:rPr>
        <w:t xml:space="preserve">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5EA69" w14:textId="77777777" w:rsidR="000F2678" w:rsidRDefault="000F2678">
      <w:pPr>
        <w:spacing w:after="0" w:line="240" w:lineRule="auto"/>
      </w:pPr>
      <w:r>
        <w:separator/>
      </w:r>
    </w:p>
  </w:endnote>
  <w:endnote w:type="continuationSeparator" w:id="0">
    <w:p w14:paraId="708D1D56" w14:textId="77777777" w:rsidR="000F2678" w:rsidRDefault="000F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77777777"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911A3D" w14:textId="77777777" w:rsidR="000F2678" w:rsidRDefault="000F2678">
      <w:pPr>
        <w:spacing w:after="0" w:line="240" w:lineRule="auto"/>
      </w:pPr>
      <w:r>
        <w:separator/>
      </w:r>
    </w:p>
  </w:footnote>
  <w:footnote w:type="continuationSeparator" w:id="0">
    <w:p w14:paraId="6A56D5C5" w14:textId="77777777" w:rsidR="000F2678" w:rsidRDefault="000F2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C6EF2"/>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11D02"/>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6B4C9C5"/>
  <w15:docId w15:val="{1E7393BD-BB42-4568-B29E-AAC434C9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11077-F96B-417E-B82A-53BC75E1B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D34457E5</Template>
  <TotalTime>1</TotalTime>
  <Pages>3</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David Tinkler</cp:lastModifiedBy>
  <cp:revision>3</cp:revision>
  <dcterms:created xsi:type="dcterms:W3CDTF">2020-09-02T11:53:00Z</dcterms:created>
  <dcterms:modified xsi:type="dcterms:W3CDTF">2020-09-02T11:54:00Z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